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47CF5890" w:rsidR="00DD01F9" w:rsidRPr="00DD01F9" w:rsidRDefault="00986B56" w:rsidP="002D5F19">
            <w:pPr>
              <w:pStyle w:val="Titlepagetext"/>
              <w:rPr>
                <w:sz w:val="16"/>
                <w:szCs w:val="16"/>
              </w:rPr>
            </w:pPr>
            <w:r>
              <w:rPr>
                <w:sz w:val="16"/>
                <w:szCs w:val="16"/>
              </w:rPr>
              <w:t>20 januari</w:t>
            </w:r>
            <w:r w:rsidR="00642EBA">
              <w:rPr>
                <w:sz w:val="16"/>
                <w:szCs w:val="16"/>
              </w:rPr>
              <w:t xml:space="preserve"> 20</w:t>
            </w:r>
            <w:r>
              <w:rPr>
                <w:sz w:val="16"/>
                <w:szCs w:val="16"/>
              </w:rPr>
              <w:t>21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4B4481E4" w:rsidR="00F45FC5" w:rsidRDefault="00CD1BEB" w:rsidP="002D5F19">
            <w:pPr>
              <w:pStyle w:val="Titlepagearticle"/>
            </w:pPr>
            <w:r>
              <w:t>Zaag</w:t>
            </w:r>
            <w:r w:rsidR="000C1CCD">
              <w:t>jack</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EC23B40" w14:textId="7FF3D514" w:rsidR="00E57098" w:rsidRDefault="007227D0" w:rsidP="00FA30F8">
            <w:pPr>
              <w:pStyle w:val="Tabletext"/>
              <w:rPr>
                <w:sz w:val="18"/>
                <w:szCs w:val="18"/>
              </w:rPr>
            </w:pPr>
            <w:r>
              <w:rPr>
                <w:sz w:val="18"/>
                <w:szCs w:val="18"/>
              </w:rPr>
              <w:t>Het artikel</w:t>
            </w:r>
            <w:r w:rsidR="00472E09" w:rsidRPr="003A32CC">
              <w:rPr>
                <w:sz w:val="18"/>
                <w:szCs w:val="18"/>
              </w:rPr>
              <w:t xml:space="preserve"> is</w:t>
            </w:r>
            <w:r w:rsidR="00E9692A">
              <w:rPr>
                <w:sz w:val="18"/>
                <w:szCs w:val="18"/>
              </w:rPr>
              <w:t xml:space="preserve"> </w:t>
            </w:r>
            <w:r w:rsidR="00472E09" w:rsidRPr="003A32CC">
              <w:rPr>
                <w:sz w:val="18"/>
                <w:szCs w:val="18"/>
              </w:rPr>
              <w:t xml:space="preserve">geschikt </w:t>
            </w:r>
            <w:r w:rsidR="00B91B76">
              <w:rPr>
                <w:sz w:val="18"/>
                <w:szCs w:val="18"/>
              </w:rPr>
              <w:t>voor industrieel reinigen</w:t>
            </w:r>
            <w:r w:rsidR="000A3CC5" w:rsidRPr="000A3CC5">
              <w:rPr>
                <w:sz w:val="18"/>
                <w:szCs w:val="18"/>
              </w:rPr>
              <w:t>.</w:t>
            </w:r>
            <w:r w:rsidR="00472E09" w:rsidRPr="003A32CC">
              <w:rPr>
                <w:sz w:val="18"/>
                <w:szCs w:val="18"/>
              </w:rPr>
              <w:t xml:space="preserve"> </w:t>
            </w:r>
          </w:p>
          <w:p w14:paraId="4A26E3FF" w14:textId="77777777" w:rsidR="00472E09" w:rsidRDefault="00472E09" w:rsidP="00FA30F8">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305A52">
            <w:pPr>
              <w:pStyle w:val="Tabletext"/>
              <w:numPr>
                <w:ilvl w:val="0"/>
                <w:numId w:val="5"/>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305A52">
            <w:pPr>
              <w:pStyle w:val="Tabletext"/>
              <w:numPr>
                <w:ilvl w:val="0"/>
                <w:numId w:val="5"/>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305A52">
            <w:pPr>
              <w:pStyle w:val="Tabletext"/>
              <w:numPr>
                <w:ilvl w:val="0"/>
                <w:numId w:val="5"/>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BA27B55" w:rsidR="0060167A" w:rsidRPr="00112390" w:rsidRDefault="009877C0" w:rsidP="00897938">
            <w:pPr>
              <w:pStyle w:val="Tabletext"/>
              <w:rPr>
                <w:b/>
                <w:sz w:val="18"/>
                <w:szCs w:val="18"/>
              </w:rPr>
            </w:pPr>
            <w:r w:rsidRPr="00112390">
              <w:rPr>
                <w:b/>
                <w:sz w:val="18"/>
                <w:szCs w:val="18"/>
              </w:rPr>
              <w:t>Zaag</w:t>
            </w:r>
            <w:r w:rsidR="00A02899" w:rsidRPr="00112390">
              <w:rPr>
                <w:b/>
                <w:sz w:val="18"/>
                <w:szCs w:val="18"/>
              </w:rPr>
              <w:t>jack</w:t>
            </w:r>
          </w:p>
        </w:tc>
      </w:tr>
      <w:tr w:rsidR="00B81FAF" w:rsidRPr="009E3250" w14:paraId="26D31C1D" w14:textId="77777777" w:rsidTr="00897938">
        <w:trPr>
          <w:cantSplit/>
        </w:trPr>
        <w:tc>
          <w:tcPr>
            <w:tcW w:w="1843" w:type="dxa"/>
          </w:tcPr>
          <w:p w14:paraId="40AC76E6" w14:textId="66B3D9E9" w:rsidR="00B81FAF" w:rsidRPr="009E3250" w:rsidRDefault="00B81FAF" w:rsidP="00B81FAF">
            <w:pPr>
              <w:pStyle w:val="Tabletext"/>
              <w:rPr>
                <w:sz w:val="18"/>
                <w:szCs w:val="18"/>
              </w:rPr>
            </w:pPr>
            <w:r>
              <w:rPr>
                <w:sz w:val="18"/>
                <w:szCs w:val="18"/>
              </w:rPr>
              <w:t>Uitvoering</w:t>
            </w:r>
          </w:p>
        </w:tc>
        <w:tc>
          <w:tcPr>
            <w:tcW w:w="7796" w:type="dxa"/>
          </w:tcPr>
          <w:p w14:paraId="0C235B8D" w14:textId="77777777" w:rsidR="00DD5BD0" w:rsidRDefault="00DD5BD0" w:rsidP="00305A52">
            <w:pPr>
              <w:pStyle w:val="Lijstalinea"/>
              <w:numPr>
                <w:ilvl w:val="0"/>
                <w:numId w:val="8"/>
              </w:numPr>
              <w:spacing w:line="280" w:lineRule="atLeast"/>
            </w:pPr>
            <w:r>
              <w:t>Voorsluiting met rits</w:t>
            </w:r>
          </w:p>
          <w:p w14:paraId="10478E06" w14:textId="480BEA2B" w:rsidR="006C3EAA" w:rsidRDefault="00112390" w:rsidP="00305A52">
            <w:pPr>
              <w:pStyle w:val="Lijstalinea"/>
              <w:numPr>
                <w:ilvl w:val="0"/>
                <w:numId w:val="8"/>
              </w:numPr>
              <w:spacing w:line="280" w:lineRule="atLeast"/>
            </w:pPr>
            <w:r>
              <w:t>Verlengd rugpand</w:t>
            </w:r>
          </w:p>
          <w:p w14:paraId="14340002" w14:textId="77777777" w:rsidR="006C3EAA" w:rsidRDefault="006C3EAA" w:rsidP="00305A52">
            <w:pPr>
              <w:pStyle w:val="Lijstalinea"/>
              <w:numPr>
                <w:ilvl w:val="0"/>
                <w:numId w:val="8"/>
              </w:numPr>
              <w:spacing w:line="280" w:lineRule="atLeast"/>
            </w:pPr>
            <w:r>
              <w:t>Voorzien van zaagbeveiliging</w:t>
            </w:r>
          </w:p>
          <w:p w14:paraId="28E23B37" w14:textId="77777777" w:rsidR="006C3EAA" w:rsidRDefault="006C3EAA" w:rsidP="00305A52">
            <w:pPr>
              <w:pStyle w:val="Lijstalinea"/>
              <w:numPr>
                <w:ilvl w:val="0"/>
                <w:numId w:val="8"/>
              </w:numPr>
              <w:spacing w:line="280" w:lineRule="atLeast"/>
            </w:pPr>
            <w:r>
              <w:t>Afsluitbare mouwen</w:t>
            </w:r>
          </w:p>
          <w:p w14:paraId="2EE0DFA0" w14:textId="437BE13A" w:rsidR="00AD2859" w:rsidRDefault="00FB1758" w:rsidP="00305A52">
            <w:pPr>
              <w:pStyle w:val="Lijstalinea"/>
              <w:numPr>
                <w:ilvl w:val="0"/>
                <w:numId w:val="8"/>
              </w:numPr>
              <w:spacing w:line="280" w:lineRule="atLeast"/>
            </w:pPr>
            <w:r>
              <w:t>Meerdere zakken</w:t>
            </w:r>
          </w:p>
          <w:p w14:paraId="027C3FF9" w14:textId="6F4E0EE0" w:rsidR="00DD5BD0" w:rsidRPr="00FF399D" w:rsidRDefault="00DD5BD0" w:rsidP="00305A52">
            <w:pPr>
              <w:pStyle w:val="Lijstalinea"/>
              <w:numPr>
                <w:ilvl w:val="0"/>
                <w:numId w:val="8"/>
              </w:numPr>
              <w:spacing w:line="280" w:lineRule="atLeast"/>
            </w:pPr>
            <w:r>
              <w:t xml:space="preserve">Conform norm NEN-EN </w:t>
            </w:r>
            <w:r w:rsidR="00E23A1D">
              <w:t>381-11</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11C9BC73" w14:textId="77777777" w:rsidR="00AA050A" w:rsidRPr="00CF2CDA" w:rsidRDefault="00AA050A" w:rsidP="00AA050A">
            <w:pPr>
              <w:pStyle w:val="Tabletext"/>
              <w:rPr>
                <w:sz w:val="18"/>
                <w:szCs w:val="18"/>
              </w:rPr>
            </w:pPr>
            <w:r w:rsidRPr="00CF2CDA">
              <w:rPr>
                <w:sz w:val="18"/>
                <w:szCs w:val="18"/>
              </w:rPr>
              <w:t>- 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25D8D540" w:rsidR="006323EB" w:rsidRDefault="006323EB" w:rsidP="00F27CDE"/>
    <w:p w14:paraId="000200F1" w14:textId="77777777" w:rsidR="00B2173C" w:rsidRDefault="00B2173C" w:rsidP="00F27CDE"/>
    <w:p w14:paraId="75A547B3" w14:textId="77777777" w:rsidR="00AA050A" w:rsidRDefault="00AA050A"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3D518327" w14:textId="77777777" w:rsidR="00AA050A" w:rsidRDefault="00AA050A" w:rsidP="00814768">
      <w:pPr>
        <w:pStyle w:val="Kop3"/>
        <w:spacing w:before="240"/>
        <w:rPr>
          <w:b/>
          <w:i/>
          <w:sz w:val="18"/>
          <w:szCs w:val="18"/>
        </w:rPr>
      </w:pPr>
    </w:p>
    <w:p w14:paraId="44E6DB53" w14:textId="77777777" w:rsidR="00AA050A" w:rsidRDefault="00AA050A" w:rsidP="00814768">
      <w:pPr>
        <w:pStyle w:val="Kop3"/>
        <w:spacing w:before="240"/>
        <w:rPr>
          <w:b/>
          <w:i/>
          <w:sz w:val="18"/>
          <w:szCs w:val="18"/>
        </w:rPr>
      </w:pPr>
    </w:p>
    <w:p w14:paraId="305DBF51" w14:textId="7B213B24"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1A17C5" w:rsidRPr="00F90F04" w14:paraId="62FABD00" w14:textId="77777777">
        <w:trPr>
          <w:cantSplit/>
        </w:trPr>
        <w:tc>
          <w:tcPr>
            <w:tcW w:w="1843" w:type="dxa"/>
          </w:tcPr>
          <w:p w14:paraId="37378C4D" w14:textId="142B027A" w:rsidR="001A17C5" w:rsidRPr="00945A79" w:rsidRDefault="001A17C5" w:rsidP="00D80738">
            <w:pPr>
              <w:spacing w:before="80" w:after="80"/>
              <w:rPr>
                <w:szCs w:val="18"/>
              </w:rPr>
            </w:pPr>
            <w:r>
              <w:rPr>
                <w:szCs w:val="18"/>
              </w:rPr>
              <w:t>Norm</w:t>
            </w:r>
          </w:p>
        </w:tc>
        <w:tc>
          <w:tcPr>
            <w:tcW w:w="7796" w:type="dxa"/>
          </w:tcPr>
          <w:p w14:paraId="76098DF7" w14:textId="1CC7474A" w:rsidR="00E23A1D" w:rsidRPr="00FF399D" w:rsidRDefault="00E23A1D" w:rsidP="00305A52">
            <w:pPr>
              <w:pStyle w:val="Lijstalinea"/>
              <w:numPr>
                <w:ilvl w:val="0"/>
                <w:numId w:val="8"/>
              </w:numPr>
              <w:spacing w:line="280" w:lineRule="atLeast"/>
            </w:pPr>
            <w:r>
              <w:t>NEN-EN 381-11</w:t>
            </w:r>
            <w:r w:rsidR="00A73CF9">
              <w:t>:2002</w:t>
            </w:r>
          </w:p>
          <w:p w14:paraId="690E41AF" w14:textId="67983B0F" w:rsidR="001A17C5" w:rsidRPr="00C870FD" w:rsidRDefault="001A17C5" w:rsidP="00D80738">
            <w:pPr>
              <w:pStyle w:val="Tabletext"/>
              <w:rPr>
                <w:sz w:val="18"/>
                <w:szCs w:val="18"/>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5C7C7751" w:rsidR="00EE4275" w:rsidRPr="005C1222" w:rsidRDefault="00B45340" w:rsidP="00305A52">
      <w:pPr>
        <w:pStyle w:val="Lijstalinea"/>
        <w:numPr>
          <w:ilvl w:val="0"/>
          <w:numId w:val="7"/>
        </w:numPr>
        <w:spacing w:line="280" w:lineRule="atLeast"/>
        <w:rPr>
          <w:lang w:val="nl-NL"/>
        </w:rPr>
      </w:pPr>
      <w:bookmarkStart w:id="69" w:name="OLE_LINK153"/>
      <w:r w:rsidRPr="007F4B16">
        <w:t>XS t/m 4XL</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305A52">
      <w:pPr>
        <w:pStyle w:val="Lijstalinea"/>
        <w:numPr>
          <w:ilvl w:val="0"/>
          <w:numId w:val="6"/>
        </w:numPr>
      </w:pPr>
      <w:r w:rsidRPr="003A32CC">
        <w:t>Het vervangen van polyester door gerecycled of biobased polyester</w:t>
      </w:r>
    </w:p>
    <w:p w14:paraId="6DE0790C" w14:textId="1E904B7A" w:rsidR="004B1126" w:rsidRPr="003A32CC" w:rsidRDefault="004B1126" w:rsidP="00305A52">
      <w:pPr>
        <w:pStyle w:val="Lijstalinea"/>
        <w:numPr>
          <w:ilvl w:val="0"/>
          <w:numId w:val="6"/>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1E716EAE" w:rsidR="00DB774F" w:rsidRDefault="004B1126" w:rsidP="001C6B91">
      <w:pPr>
        <w:rPr>
          <w:lang w:val="nl-NL"/>
        </w:rPr>
      </w:pPr>
      <w:r w:rsidRPr="000D19E9">
        <w:t>Voor deze aanbesteding gaat de voorkeur uit naar innovatieve stoffen</w:t>
      </w:r>
      <w:r w:rsidR="000B2831">
        <w:t>.</w:t>
      </w:r>
    </w:p>
    <w:p w14:paraId="0FF12C38" w14:textId="00AFCEF9"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0ED1E821" w14:textId="2A4B671B" w:rsidR="00670D68" w:rsidRDefault="00670D68" w:rsidP="001C6B91">
      <w:pPr>
        <w:rPr>
          <w:lang w:val="nl-NL"/>
        </w:rPr>
      </w:pPr>
    </w:p>
    <w:p w14:paraId="5F144612" w14:textId="6BA25B2B" w:rsidR="00E9249B" w:rsidRDefault="00E9249B" w:rsidP="00E9249B">
      <w:pPr>
        <w:rPr>
          <w:lang w:val="nl-NL"/>
        </w:rPr>
      </w:pPr>
      <w:bookmarkStart w:id="71" w:name="OLE_LINK12"/>
      <w:bookmarkStart w:id="72" w:name="OLE_LINK13"/>
      <w:r w:rsidRPr="001D4C6C">
        <w:rPr>
          <w:b/>
          <w:bCs/>
          <w:lang w:val="nl-NL"/>
        </w:rPr>
        <w:t>Stofkwaliteit</w:t>
      </w:r>
      <w:r>
        <w:rPr>
          <w:lang w:val="nl-NL"/>
        </w:rPr>
        <w:t xml:space="preserve">: </w:t>
      </w:r>
      <w:r w:rsidR="00390AF3">
        <w:rPr>
          <w:lang w:val="nl-NL"/>
        </w:rPr>
        <w:t>W</w:t>
      </w:r>
      <w:r>
        <w:rPr>
          <w:lang w:val="nl-NL"/>
        </w:rPr>
        <w:t>aterafstotende, ademende en slijtvaste buitenstof.</w:t>
      </w:r>
    </w:p>
    <w:p w14:paraId="27D0F8CE" w14:textId="09494FBD" w:rsidR="00E9249B" w:rsidRPr="00FA7273" w:rsidRDefault="00E9249B" w:rsidP="00E9249B">
      <w:pPr>
        <w:spacing w:line="280" w:lineRule="atLeast"/>
        <w:rPr>
          <w:color w:val="FF0000"/>
        </w:rPr>
      </w:pPr>
      <w:r w:rsidRPr="001D4C6C">
        <w:rPr>
          <w:b/>
          <w:bCs/>
        </w:rPr>
        <w:t>Kleur</w:t>
      </w:r>
      <w:r>
        <w:t xml:space="preserve">: </w:t>
      </w:r>
      <w:r w:rsidR="00390AF3">
        <w:t>Oranje (eventueel in combinatie met donkere accentkleur)</w:t>
      </w:r>
    </w:p>
    <w:p w14:paraId="36A3826A" w14:textId="03E5C3BF" w:rsidR="00393CCC" w:rsidRPr="00FA7273" w:rsidRDefault="00393CCC" w:rsidP="00242408">
      <w:pPr>
        <w:spacing w:line="280" w:lineRule="atLeast"/>
        <w:rPr>
          <w:color w:val="FF0000"/>
        </w:rPr>
      </w:pP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26876" w14:textId="77777777" w:rsidR="000C2951" w:rsidRDefault="000C2951">
      <w:r>
        <w:separator/>
      </w:r>
    </w:p>
  </w:endnote>
  <w:endnote w:type="continuationSeparator" w:id="0">
    <w:p w14:paraId="2A50A010" w14:textId="77777777" w:rsidR="000C2951" w:rsidRDefault="000C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30013" w14:textId="77777777" w:rsidR="000C2951" w:rsidRDefault="000C2951">
      <w:r>
        <w:separator/>
      </w:r>
    </w:p>
  </w:footnote>
  <w:footnote w:type="continuationSeparator" w:id="0">
    <w:p w14:paraId="4E4249A5" w14:textId="77777777" w:rsidR="000C2951" w:rsidRDefault="000C2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2DB0448B" w:rsidR="007B5ABB" w:rsidRDefault="007B5ABB">
    <w:pPr>
      <w:pStyle w:val="Headertext"/>
    </w:pPr>
    <w:r>
      <w:tab/>
    </w:r>
    <w:r w:rsidR="009E767F">
      <w:t>PVE-nummer</w:t>
    </w:r>
    <w:r w:rsidR="009E767F">
      <w:tab/>
      <w:t xml:space="preserve">: Annex </w:t>
    </w:r>
    <w:r w:rsidR="00AA050A">
      <w:t>23</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2CA57E7C"/>
    <w:multiLevelType w:val="hybridMultilevel"/>
    <w:tmpl w:val="7F5EE1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5" w15:restartNumberingAfterBreak="0">
    <w:nsid w:val="51AC6C1D"/>
    <w:multiLevelType w:val="hybridMultilevel"/>
    <w:tmpl w:val="F7D8A4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7"/>
  </w:num>
  <w:num w:numId="2">
    <w:abstractNumId w:val="4"/>
  </w:num>
  <w:num w:numId="3">
    <w:abstractNumId w:val="0"/>
  </w:num>
  <w:num w:numId="4">
    <w:abstractNumId w:val="3"/>
  </w:num>
  <w:num w:numId="5">
    <w:abstractNumId w:val="1"/>
  </w:num>
  <w:num w:numId="6">
    <w:abstractNumId w:val="6"/>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5925"/>
    <w:rsid w:val="000768BE"/>
    <w:rsid w:val="00086484"/>
    <w:rsid w:val="00090EFF"/>
    <w:rsid w:val="000924CC"/>
    <w:rsid w:val="000938CB"/>
    <w:rsid w:val="00094477"/>
    <w:rsid w:val="000949EC"/>
    <w:rsid w:val="000978D6"/>
    <w:rsid w:val="000A2869"/>
    <w:rsid w:val="000A3CC5"/>
    <w:rsid w:val="000B2831"/>
    <w:rsid w:val="000B4018"/>
    <w:rsid w:val="000B5278"/>
    <w:rsid w:val="000B6414"/>
    <w:rsid w:val="000B6616"/>
    <w:rsid w:val="000C1CCD"/>
    <w:rsid w:val="000C2951"/>
    <w:rsid w:val="000C31A8"/>
    <w:rsid w:val="000C7D6F"/>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646"/>
    <w:rsid w:val="001019CA"/>
    <w:rsid w:val="00103DE7"/>
    <w:rsid w:val="00106644"/>
    <w:rsid w:val="001121D6"/>
    <w:rsid w:val="00112390"/>
    <w:rsid w:val="0011252C"/>
    <w:rsid w:val="00115F49"/>
    <w:rsid w:val="00116D51"/>
    <w:rsid w:val="0012001F"/>
    <w:rsid w:val="0012425D"/>
    <w:rsid w:val="0012713D"/>
    <w:rsid w:val="0012744A"/>
    <w:rsid w:val="00127901"/>
    <w:rsid w:val="00131DAE"/>
    <w:rsid w:val="0013424B"/>
    <w:rsid w:val="001352B0"/>
    <w:rsid w:val="001353BE"/>
    <w:rsid w:val="00140C86"/>
    <w:rsid w:val="00141377"/>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44"/>
    <w:rsid w:val="001813EA"/>
    <w:rsid w:val="00183B08"/>
    <w:rsid w:val="00183F3B"/>
    <w:rsid w:val="00185B9D"/>
    <w:rsid w:val="001919D7"/>
    <w:rsid w:val="001923A9"/>
    <w:rsid w:val="001A0F23"/>
    <w:rsid w:val="001A17C5"/>
    <w:rsid w:val="001A240E"/>
    <w:rsid w:val="001A43B3"/>
    <w:rsid w:val="001A46CA"/>
    <w:rsid w:val="001B0466"/>
    <w:rsid w:val="001B2F36"/>
    <w:rsid w:val="001B75BB"/>
    <w:rsid w:val="001C0CBB"/>
    <w:rsid w:val="001C1977"/>
    <w:rsid w:val="001C2593"/>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9B1"/>
    <w:rsid w:val="00233C46"/>
    <w:rsid w:val="00236168"/>
    <w:rsid w:val="002363FE"/>
    <w:rsid w:val="00237852"/>
    <w:rsid w:val="00240EB2"/>
    <w:rsid w:val="00240FCA"/>
    <w:rsid w:val="002422ED"/>
    <w:rsid w:val="00242408"/>
    <w:rsid w:val="00244947"/>
    <w:rsid w:val="00246868"/>
    <w:rsid w:val="00251579"/>
    <w:rsid w:val="002518F5"/>
    <w:rsid w:val="00253C92"/>
    <w:rsid w:val="00255E3D"/>
    <w:rsid w:val="002636A8"/>
    <w:rsid w:val="0026452D"/>
    <w:rsid w:val="00264EB8"/>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8F0"/>
    <w:rsid w:val="002E6911"/>
    <w:rsid w:val="002F0E23"/>
    <w:rsid w:val="002F4FBB"/>
    <w:rsid w:val="002F71BC"/>
    <w:rsid w:val="003000A9"/>
    <w:rsid w:val="003000D7"/>
    <w:rsid w:val="00303A05"/>
    <w:rsid w:val="003053DE"/>
    <w:rsid w:val="00305A52"/>
    <w:rsid w:val="00305E01"/>
    <w:rsid w:val="003061E4"/>
    <w:rsid w:val="00310B7B"/>
    <w:rsid w:val="00310FBB"/>
    <w:rsid w:val="00311650"/>
    <w:rsid w:val="0031189F"/>
    <w:rsid w:val="00313494"/>
    <w:rsid w:val="00316305"/>
    <w:rsid w:val="00316685"/>
    <w:rsid w:val="003231E5"/>
    <w:rsid w:val="00330BEE"/>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86433"/>
    <w:rsid w:val="00390551"/>
    <w:rsid w:val="00390AF3"/>
    <w:rsid w:val="00392EBB"/>
    <w:rsid w:val="003937DC"/>
    <w:rsid w:val="00393A7D"/>
    <w:rsid w:val="00393CCC"/>
    <w:rsid w:val="00394452"/>
    <w:rsid w:val="003967FA"/>
    <w:rsid w:val="003A0A3E"/>
    <w:rsid w:val="003A1D5A"/>
    <w:rsid w:val="003A217C"/>
    <w:rsid w:val="003A29D9"/>
    <w:rsid w:val="003A3CA8"/>
    <w:rsid w:val="003A4632"/>
    <w:rsid w:val="003A5E24"/>
    <w:rsid w:val="003A6F01"/>
    <w:rsid w:val="003A7E48"/>
    <w:rsid w:val="003B16C9"/>
    <w:rsid w:val="003B1B4F"/>
    <w:rsid w:val="003C10B3"/>
    <w:rsid w:val="003D232F"/>
    <w:rsid w:val="003E615E"/>
    <w:rsid w:val="003F11FC"/>
    <w:rsid w:val="003F12D1"/>
    <w:rsid w:val="003F2D42"/>
    <w:rsid w:val="003F335F"/>
    <w:rsid w:val="003F6356"/>
    <w:rsid w:val="00400350"/>
    <w:rsid w:val="00400856"/>
    <w:rsid w:val="004054E3"/>
    <w:rsid w:val="0041156B"/>
    <w:rsid w:val="0041173F"/>
    <w:rsid w:val="00415FBC"/>
    <w:rsid w:val="00416E43"/>
    <w:rsid w:val="00425428"/>
    <w:rsid w:val="0043302F"/>
    <w:rsid w:val="004337D5"/>
    <w:rsid w:val="00435DC6"/>
    <w:rsid w:val="0043657C"/>
    <w:rsid w:val="00443BA5"/>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258D"/>
    <w:rsid w:val="004C4A07"/>
    <w:rsid w:val="004D3391"/>
    <w:rsid w:val="004D4B43"/>
    <w:rsid w:val="004D51F9"/>
    <w:rsid w:val="004D57A6"/>
    <w:rsid w:val="004E0703"/>
    <w:rsid w:val="004E1498"/>
    <w:rsid w:val="004E3684"/>
    <w:rsid w:val="004E5332"/>
    <w:rsid w:val="004E694E"/>
    <w:rsid w:val="004F0788"/>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1C58"/>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4B1"/>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0D68"/>
    <w:rsid w:val="00671F9B"/>
    <w:rsid w:val="00672296"/>
    <w:rsid w:val="006777BF"/>
    <w:rsid w:val="00682386"/>
    <w:rsid w:val="00683711"/>
    <w:rsid w:val="00683B1A"/>
    <w:rsid w:val="00686275"/>
    <w:rsid w:val="00693F08"/>
    <w:rsid w:val="00694515"/>
    <w:rsid w:val="006A61CD"/>
    <w:rsid w:val="006A7877"/>
    <w:rsid w:val="006B0D20"/>
    <w:rsid w:val="006C3EAA"/>
    <w:rsid w:val="006C4C86"/>
    <w:rsid w:val="006C50D3"/>
    <w:rsid w:val="006D096A"/>
    <w:rsid w:val="006D0EBF"/>
    <w:rsid w:val="006D11DA"/>
    <w:rsid w:val="006D2FC1"/>
    <w:rsid w:val="006D3485"/>
    <w:rsid w:val="006E0782"/>
    <w:rsid w:val="006E1235"/>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2E3D"/>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3B3"/>
    <w:rsid w:val="00791C12"/>
    <w:rsid w:val="00792E6C"/>
    <w:rsid w:val="007956E9"/>
    <w:rsid w:val="0079629D"/>
    <w:rsid w:val="00797DA0"/>
    <w:rsid w:val="007A0B66"/>
    <w:rsid w:val="007A18F0"/>
    <w:rsid w:val="007A3E52"/>
    <w:rsid w:val="007A592E"/>
    <w:rsid w:val="007A5F51"/>
    <w:rsid w:val="007B0346"/>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4021"/>
    <w:rsid w:val="00836D22"/>
    <w:rsid w:val="0083798B"/>
    <w:rsid w:val="008411F7"/>
    <w:rsid w:val="00843CEB"/>
    <w:rsid w:val="00843F20"/>
    <w:rsid w:val="00844A38"/>
    <w:rsid w:val="0085394E"/>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77F"/>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14575"/>
    <w:rsid w:val="0092480B"/>
    <w:rsid w:val="0092596C"/>
    <w:rsid w:val="00926A5D"/>
    <w:rsid w:val="009303DB"/>
    <w:rsid w:val="00931FF1"/>
    <w:rsid w:val="0093316C"/>
    <w:rsid w:val="009337F6"/>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0A6C"/>
    <w:rsid w:val="00981AFB"/>
    <w:rsid w:val="009851E6"/>
    <w:rsid w:val="00985ACB"/>
    <w:rsid w:val="00986B56"/>
    <w:rsid w:val="009877C0"/>
    <w:rsid w:val="0099242F"/>
    <w:rsid w:val="009A08C8"/>
    <w:rsid w:val="009A2E3B"/>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2899"/>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3CF9"/>
    <w:rsid w:val="00A77300"/>
    <w:rsid w:val="00A77C5E"/>
    <w:rsid w:val="00A80291"/>
    <w:rsid w:val="00A81B1F"/>
    <w:rsid w:val="00A8477A"/>
    <w:rsid w:val="00A87858"/>
    <w:rsid w:val="00A904B2"/>
    <w:rsid w:val="00A915DE"/>
    <w:rsid w:val="00A9739B"/>
    <w:rsid w:val="00AA050A"/>
    <w:rsid w:val="00AA19AA"/>
    <w:rsid w:val="00AA4929"/>
    <w:rsid w:val="00AB1FE3"/>
    <w:rsid w:val="00AB3DDA"/>
    <w:rsid w:val="00AB655A"/>
    <w:rsid w:val="00AB7C80"/>
    <w:rsid w:val="00AC071A"/>
    <w:rsid w:val="00AC0AD6"/>
    <w:rsid w:val="00AC1D1D"/>
    <w:rsid w:val="00AC64A1"/>
    <w:rsid w:val="00AC7CEE"/>
    <w:rsid w:val="00AD0113"/>
    <w:rsid w:val="00AD2859"/>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73C"/>
    <w:rsid w:val="00B21BE1"/>
    <w:rsid w:val="00B226C2"/>
    <w:rsid w:val="00B24563"/>
    <w:rsid w:val="00B302BF"/>
    <w:rsid w:val="00B30FF0"/>
    <w:rsid w:val="00B310B4"/>
    <w:rsid w:val="00B31176"/>
    <w:rsid w:val="00B312B5"/>
    <w:rsid w:val="00B3154A"/>
    <w:rsid w:val="00B3505A"/>
    <w:rsid w:val="00B3528B"/>
    <w:rsid w:val="00B35AAB"/>
    <w:rsid w:val="00B3661F"/>
    <w:rsid w:val="00B4001E"/>
    <w:rsid w:val="00B4315C"/>
    <w:rsid w:val="00B444B6"/>
    <w:rsid w:val="00B4514E"/>
    <w:rsid w:val="00B45340"/>
    <w:rsid w:val="00B46349"/>
    <w:rsid w:val="00B47482"/>
    <w:rsid w:val="00B50C13"/>
    <w:rsid w:val="00B514A5"/>
    <w:rsid w:val="00B52350"/>
    <w:rsid w:val="00B56731"/>
    <w:rsid w:val="00B63F4A"/>
    <w:rsid w:val="00B65868"/>
    <w:rsid w:val="00B72F26"/>
    <w:rsid w:val="00B800AA"/>
    <w:rsid w:val="00B81FAF"/>
    <w:rsid w:val="00B84706"/>
    <w:rsid w:val="00B852A5"/>
    <w:rsid w:val="00B91B76"/>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E7B8F"/>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2236"/>
    <w:rsid w:val="00C54101"/>
    <w:rsid w:val="00C550A2"/>
    <w:rsid w:val="00C5609F"/>
    <w:rsid w:val="00C61283"/>
    <w:rsid w:val="00C61C7B"/>
    <w:rsid w:val="00C62692"/>
    <w:rsid w:val="00C65D0A"/>
    <w:rsid w:val="00C71E0C"/>
    <w:rsid w:val="00C747A0"/>
    <w:rsid w:val="00C759D9"/>
    <w:rsid w:val="00C763A6"/>
    <w:rsid w:val="00C832CB"/>
    <w:rsid w:val="00C833FF"/>
    <w:rsid w:val="00C84B7B"/>
    <w:rsid w:val="00C850DB"/>
    <w:rsid w:val="00C854AB"/>
    <w:rsid w:val="00C870FD"/>
    <w:rsid w:val="00C923FF"/>
    <w:rsid w:val="00C929EB"/>
    <w:rsid w:val="00CA1B04"/>
    <w:rsid w:val="00CA2494"/>
    <w:rsid w:val="00CA49BF"/>
    <w:rsid w:val="00CA4BB1"/>
    <w:rsid w:val="00CB1381"/>
    <w:rsid w:val="00CC1D0D"/>
    <w:rsid w:val="00CC2860"/>
    <w:rsid w:val="00CC54CD"/>
    <w:rsid w:val="00CC569C"/>
    <w:rsid w:val="00CC7D7C"/>
    <w:rsid w:val="00CD1BEB"/>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530A"/>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C28C1"/>
    <w:rsid w:val="00DD01F9"/>
    <w:rsid w:val="00DD43EE"/>
    <w:rsid w:val="00DD5354"/>
    <w:rsid w:val="00DD5BD0"/>
    <w:rsid w:val="00DD678E"/>
    <w:rsid w:val="00DE2FAC"/>
    <w:rsid w:val="00DE3E93"/>
    <w:rsid w:val="00DE6796"/>
    <w:rsid w:val="00DE7902"/>
    <w:rsid w:val="00DF176C"/>
    <w:rsid w:val="00DF1AE3"/>
    <w:rsid w:val="00DF298E"/>
    <w:rsid w:val="00DF2FB2"/>
    <w:rsid w:val="00DF49A8"/>
    <w:rsid w:val="00DF5649"/>
    <w:rsid w:val="00E0108E"/>
    <w:rsid w:val="00E01957"/>
    <w:rsid w:val="00E03CFC"/>
    <w:rsid w:val="00E03E4F"/>
    <w:rsid w:val="00E0549B"/>
    <w:rsid w:val="00E07E8E"/>
    <w:rsid w:val="00E12E77"/>
    <w:rsid w:val="00E149A1"/>
    <w:rsid w:val="00E16393"/>
    <w:rsid w:val="00E16510"/>
    <w:rsid w:val="00E23A1D"/>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1184"/>
    <w:rsid w:val="00E8592A"/>
    <w:rsid w:val="00E85C38"/>
    <w:rsid w:val="00E86406"/>
    <w:rsid w:val="00E8778F"/>
    <w:rsid w:val="00E91FA7"/>
    <w:rsid w:val="00E9249B"/>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D7A75"/>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1758"/>
    <w:rsid w:val="00FB32CE"/>
    <w:rsid w:val="00FB48DF"/>
    <w:rsid w:val="00FB4C0E"/>
    <w:rsid w:val="00FB534E"/>
    <w:rsid w:val="00FC4BD0"/>
    <w:rsid w:val="00FC6483"/>
    <w:rsid w:val="00FD1248"/>
    <w:rsid w:val="00FD13D1"/>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12</TotalTime>
  <Pages>4</Pages>
  <Words>782</Words>
  <Characters>4798</Characters>
  <Application>Microsoft Office Word</Application>
  <DocSecurity>0</DocSecurity>
  <Lines>191</Lines>
  <Paragraphs>103</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5477</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17</cp:revision>
  <cp:lastPrinted>2020-12-29T13:50:00Z</cp:lastPrinted>
  <dcterms:created xsi:type="dcterms:W3CDTF">2020-10-12T12:46:00Z</dcterms:created>
  <dcterms:modified xsi:type="dcterms:W3CDTF">2021-01-25T10:23:00Z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